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0293D" w14:textId="77777777" w:rsidR="005932E5" w:rsidRDefault="005932E5" w:rsidP="005932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ROBYNS</w:t>
      </w:r>
      <w:r>
        <w:rPr>
          <w:rFonts w:ascii="Times New Roman" w:hAnsi="Times New Roman" w:cs="Times New Roman"/>
          <w:sz w:val="24"/>
          <w:szCs w:val="24"/>
        </w:rPr>
        <w:t xml:space="preserve">       (fl.1479)</w:t>
      </w:r>
    </w:p>
    <w:p w14:paraId="359AFD86" w14:textId="77777777" w:rsidR="005932E5" w:rsidRDefault="005932E5" w:rsidP="005932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15FCDAE5" w14:textId="77777777" w:rsidR="005932E5" w:rsidRDefault="005932E5" w:rsidP="005932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495330" w14:textId="77777777" w:rsidR="002E0B72" w:rsidRDefault="002E0B72" w:rsidP="005932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647412" w14:textId="77777777" w:rsidR="00DC70BD" w:rsidRDefault="00DC70BD" w:rsidP="00DC70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1473</w:t>
      </w:r>
      <w:r>
        <w:rPr>
          <w:rFonts w:ascii="Times New Roman" w:hAnsi="Times New Roman" w:cs="Times New Roman"/>
          <w:sz w:val="24"/>
          <w:szCs w:val="24"/>
        </w:rPr>
        <w:tab/>
        <w:t>He took on an apprentice, Thomas Letters(q.v.).</w:t>
      </w:r>
    </w:p>
    <w:p w14:paraId="09C5A8BD" w14:textId="77777777" w:rsidR="00DC70BD" w:rsidRDefault="00DC70BD" w:rsidP="00DC70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7EE71819" w14:textId="77777777" w:rsidR="00DC70BD" w:rsidRDefault="00DC70BD" w:rsidP="00DC70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1475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Westwode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AFC2001" w14:textId="2F5D533E" w:rsidR="00DC70BD" w:rsidRDefault="00DC70BD" w:rsidP="005932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0C129262" w14:textId="77777777" w:rsidR="005932E5" w:rsidRDefault="005932E5" w:rsidP="005932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Eletham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3F867253" w14:textId="3DC5228C" w:rsidR="005932E5" w:rsidRDefault="005932E5" w:rsidP="005932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642FF62C" w14:textId="77777777" w:rsidR="00F756AC" w:rsidRDefault="00F756AC" w:rsidP="00F756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Freman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ECB3152" w14:textId="2A4F4A77" w:rsidR="00F756AC" w:rsidRDefault="00F756AC" w:rsidP="005932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3EE88202" w14:textId="309D06CC" w:rsidR="00DC70BD" w:rsidRDefault="00DC70BD" w:rsidP="005932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1490-1</w:t>
      </w:r>
      <w:r>
        <w:rPr>
          <w:rFonts w:ascii="Times New Roman" w:hAnsi="Times New Roman" w:cs="Times New Roman"/>
          <w:sz w:val="24"/>
          <w:szCs w:val="24"/>
        </w:rPr>
        <w:tab/>
        <w:t>He was Junior Warden of the Cutlers’ Company.</w:t>
      </w:r>
    </w:p>
    <w:p w14:paraId="74160B1E" w14:textId="2CEA741D" w:rsidR="00DC70BD" w:rsidRPr="00DC70BD" w:rsidRDefault="00DC70BD" w:rsidP="00DC70BD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DC70BD">
        <w:rPr>
          <w:rFonts w:ascii="Times New Roman" w:eastAsia="Times New Roman" w:hAnsi="Times New Roman" w:cs="Times New Roman"/>
          <w:sz w:val="24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r w:rsidRPr="00DC70BD"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r w:rsidRPr="00DC70BD">
        <w:rPr>
          <w:rFonts w:ascii="Times New Roman" w:eastAsia="Times New Roman" w:hAnsi="Times New Roman" w:cs="Times New Roman"/>
          <w:sz w:val="24"/>
          <w:szCs w:val="24"/>
        </w:rPr>
        <w:t xml:space="preserve"> published by the Cutlers’ Company 1916 p.245)</w:t>
      </w:r>
    </w:p>
    <w:p w14:paraId="23DCA0E3" w14:textId="77777777" w:rsidR="005932E5" w:rsidRDefault="005932E5" w:rsidP="005932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14E9EC" w14:textId="77777777" w:rsidR="005932E5" w:rsidRDefault="005932E5" w:rsidP="005932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5EEB2F" w14:textId="2E770CE0" w:rsidR="005932E5" w:rsidRDefault="005932E5" w:rsidP="005932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May 2022</w:t>
      </w:r>
    </w:p>
    <w:p w14:paraId="2835B72E" w14:textId="6A38F072" w:rsidR="00F756AC" w:rsidRDefault="00F756AC" w:rsidP="005932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May 2022</w:t>
      </w:r>
    </w:p>
    <w:p w14:paraId="34FB35D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0F161" w14:textId="77777777" w:rsidR="001605D8" w:rsidRDefault="001605D8" w:rsidP="009139A6">
      <w:r>
        <w:separator/>
      </w:r>
    </w:p>
  </w:endnote>
  <w:endnote w:type="continuationSeparator" w:id="0">
    <w:p w14:paraId="048873F4" w14:textId="77777777" w:rsidR="001605D8" w:rsidRDefault="001605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640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DAF7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8BC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000D3" w14:textId="77777777" w:rsidR="001605D8" w:rsidRDefault="001605D8" w:rsidP="009139A6">
      <w:r>
        <w:separator/>
      </w:r>
    </w:p>
  </w:footnote>
  <w:footnote w:type="continuationSeparator" w:id="0">
    <w:p w14:paraId="365CEA15" w14:textId="77777777" w:rsidR="001605D8" w:rsidRDefault="001605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D2E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56B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955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2E5"/>
    <w:rsid w:val="000666E0"/>
    <w:rsid w:val="001605D8"/>
    <w:rsid w:val="002510B7"/>
    <w:rsid w:val="002E0B72"/>
    <w:rsid w:val="005932E5"/>
    <w:rsid w:val="005C130B"/>
    <w:rsid w:val="00826F5C"/>
    <w:rsid w:val="009139A6"/>
    <w:rsid w:val="009448BB"/>
    <w:rsid w:val="00A3176C"/>
    <w:rsid w:val="00AE65F8"/>
    <w:rsid w:val="00BA00AB"/>
    <w:rsid w:val="00BB3DBF"/>
    <w:rsid w:val="00CB4ED9"/>
    <w:rsid w:val="00CC069F"/>
    <w:rsid w:val="00DC70BD"/>
    <w:rsid w:val="00EB3209"/>
    <w:rsid w:val="00F5287F"/>
    <w:rsid w:val="00F7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B9E30"/>
  <w15:chartTrackingRefBased/>
  <w15:docId w15:val="{DEB41670-FFD0-4C1B-9114-67D33623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15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cp:lastPrinted>2023-01-16T10:18:00Z</cp:lastPrinted>
  <dcterms:created xsi:type="dcterms:W3CDTF">2022-05-07T19:50:00Z</dcterms:created>
  <dcterms:modified xsi:type="dcterms:W3CDTF">2023-02-22T13:54:00Z</dcterms:modified>
</cp:coreProperties>
</file>